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5CF" w:rsidRPr="005B561F" w:rsidRDefault="002E65CF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2E65CF" w:rsidRDefault="002E65CF" w:rsidP="00E45A81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SAYMA-3</w:t>
      </w:r>
    </w:p>
    <w:p w:rsidR="002E65CF" w:rsidRDefault="002E65CF" w:rsidP="00E45A81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2E65CF" w:rsidRDefault="002E65CF" w:rsidP="00E45A81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E45A81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Pr="00BA3720">
        <w:rPr>
          <w:rFonts w:ascii="Comic Sans MS" w:hAnsi="Comic Sans MS"/>
          <w:sz w:val="28"/>
          <w:szCs w:val="28"/>
        </w:rPr>
        <w:t>birleştirelim, ardından</w:t>
      </w:r>
      <w:r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noktalar sayfasını bağlamak" style="position:absolute;left:0;text-align:left;margin-left:-14.25pt;margin-top:8.2pt;width:527.2pt;height:534.6pt;z-index:251658240;visibility:visible">
            <v:imagedata r:id="rId5" o:title=""/>
          </v:shape>
        </w:pict>
      </w: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Default="002E65CF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E65CF" w:rsidRPr="005329D7" w:rsidRDefault="002E65CF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4" o:spid="_x0000_s1027" type="#_x0000_t75" style="position:absolute;margin-left:156.85pt;margin-top:68pt;width:166.6pt;height:28.05pt;z-index:251657216;visibility:visible">
            <v:imagedata r:id="rId6" o:title=""/>
          </v:shape>
        </w:pict>
      </w:r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sectPr w:rsidR="002E65CF" w:rsidRPr="005329D7" w:rsidSect="005B561F">
      <w:pgSz w:w="11906" w:h="16838"/>
      <w:pgMar w:top="851" w:right="991" w:bottom="1417" w:left="993" w:header="708" w:footer="708" w:gutter="0"/>
      <w:pgBorders w:offsetFrom="page">
        <w:top w:val="thinThickThinMediumGap" w:sz="24" w:space="24" w:color="215868"/>
        <w:left w:val="thinThickThinMediumGap" w:sz="24" w:space="24" w:color="215868"/>
        <w:bottom w:val="thinThickThinMediumGap" w:sz="24" w:space="24" w:color="215868"/>
        <w:right w:val="thinThickThinMediumGap" w:sz="24" w:space="24" w:color="215868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720"/>
    <w:rsid w:val="00022C54"/>
    <w:rsid w:val="000500E3"/>
    <w:rsid w:val="000801D6"/>
    <w:rsid w:val="00101EBE"/>
    <w:rsid w:val="001634A5"/>
    <w:rsid w:val="00225252"/>
    <w:rsid w:val="002E65CF"/>
    <w:rsid w:val="00333211"/>
    <w:rsid w:val="003B6706"/>
    <w:rsid w:val="005329D7"/>
    <w:rsid w:val="00545E22"/>
    <w:rsid w:val="0058495A"/>
    <w:rsid w:val="005B561F"/>
    <w:rsid w:val="005E6F6A"/>
    <w:rsid w:val="00883CD7"/>
    <w:rsid w:val="009E02A4"/>
    <w:rsid w:val="00A20DE0"/>
    <w:rsid w:val="00AA0DED"/>
    <w:rsid w:val="00B860E4"/>
    <w:rsid w:val="00BA3720"/>
    <w:rsid w:val="00C27AE0"/>
    <w:rsid w:val="00C72892"/>
    <w:rsid w:val="00CC21EC"/>
    <w:rsid w:val="00E45A81"/>
    <w:rsid w:val="00E5792D"/>
    <w:rsid w:val="00FB07BF"/>
    <w:rsid w:val="00FC3D36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37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83C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1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73</Words>
  <Characters>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10</cp:revision>
  <dcterms:created xsi:type="dcterms:W3CDTF">2015-02-09T11:15:00Z</dcterms:created>
  <dcterms:modified xsi:type="dcterms:W3CDTF">2015-02-12T16:35:00Z</dcterms:modified>
</cp:coreProperties>
</file>